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967C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Pr="00967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Λάστιχα </w:t>
            </w:r>
            <w:proofErr w:type="spellStart"/>
            <w:r w:rsidRPr="00967C70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σταλακτηφόρα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967C70" w:rsidRDefault="00967C70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F</w:t>
            </w:r>
            <w:r w:rsidRPr="00967C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20 / 4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λίτρα ανά ώρα απόσταση σταλαχτή 33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cm</w:t>
            </w:r>
            <w:r w:rsidRPr="00967C70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αυτορρυθμιζόμενο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D9700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7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7C3968"/>
    <w:rsid w:val="008D329F"/>
    <w:rsid w:val="00967C70"/>
    <w:rsid w:val="009A6F68"/>
    <w:rsid w:val="00CE07F7"/>
    <w:rsid w:val="00D43DFD"/>
    <w:rsid w:val="00D97003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17A4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B2E2BD0A</Template>
  <TotalTime>2</TotalTime>
  <Pages>1</Pages>
  <Words>41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3</cp:revision>
  <dcterms:created xsi:type="dcterms:W3CDTF">2025-10-07T06:54:00Z</dcterms:created>
  <dcterms:modified xsi:type="dcterms:W3CDTF">2025-11-20T20:38:00Z</dcterms:modified>
</cp:coreProperties>
</file>